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B9C7E" w14:textId="2B158F20" w:rsidR="00BA00AB" w:rsidRDefault="00093A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BOTREAUX</w:t>
      </w:r>
      <w:r>
        <w:rPr>
          <w:rFonts w:cs="Times New Roman"/>
          <w:szCs w:val="24"/>
        </w:rPr>
        <w:t xml:space="preserve">       (d.ca.1445)</w:t>
      </w:r>
    </w:p>
    <w:p w14:paraId="7D9A2981" w14:textId="1D99AFF4" w:rsidR="00093AAC" w:rsidRDefault="00093A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151F7B35" w14:textId="77777777" w:rsidR="00093AAC" w:rsidRDefault="00093AAC" w:rsidP="009139A6">
      <w:pPr>
        <w:pStyle w:val="NoSpacing"/>
        <w:rPr>
          <w:rFonts w:cs="Times New Roman"/>
          <w:szCs w:val="24"/>
        </w:rPr>
      </w:pPr>
    </w:p>
    <w:p w14:paraId="19730B06" w14:textId="77777777" w:rsidR="00093AAC" w:rsidRDefault="00093AAC" w:rsidP="009139A6">
      <w:pPr>
        <w:pStyle w:val="NoSpacing"/>
        <w:rPr>
          <w:rFonts w:cs="Times New Roman"/>
          <w:szCs w:val="24"/>
        </w:rPr>
      </w:pPr>
    </w:p>
    <w:p w14:paraId="14FFA288" w14:textId="1F9F1F23" w:rsidR="00093AAC" w:rsidRDefault="00093A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Apr.1445</w:t>
      </w:r>
      <w:r>
        <w:rPr>
          <w:rFonts w:cs="Times New Roman"/>
          <w:szCs w:val="24"/>
        </w:rPr>
        <w:tab/>
        <w:t>Writs of diem clausit extremum to the Escheators of Devon&amp; Cornwall and</w:t>
      </w:r>
    </w:p>
    <w:p w14:paraId="0A76DD8B" w14:textId="56A7CBBD" w:rsidR="00093AAC" w:rsidRDefault="00093A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Yorkshire.   (C.F.R. 14437-45 p.301)</w:t>
      </w:r>
    </w:p>
    <w:p w14:paraId="76BB8DD7" w14:textId="77777777" w:rsidR="00093AAC" w:rsidRDefault="00093AAC" w:rsidP="009139A6">
      <w:pPr>
        <w:pStyle w:val="NoSpacing"/>
        <w:rPr>
          <w:rFonts w:cs="Times New Roman"/>
          <w:szCs w:val="24"/>
        </w:rPr>
      </w:pPr>
    </w:p>
    <w:p w14:paraId="11DAD059" w14:textId="77777777" w:rsidR="00093AAC" w:rsidRDefault="00093AAC" w:rsidP="009139A6">
      <w:pPr>
        <w:pStyle w:val="NoSpacing"/>
        <w:rPr>
          <w:rFonts w:cs="Times New Roman"/>
          <w:szCs w:val="24"/>
        </w:rPr>
      </w:pPr>
    </w:p>
    <w:p w14:paraId="144869DD" w14:textId="4E5E26F1" w:rsidR="00093AAC" w:rsidRPr="00093AAC" w:rsidRDefault="00093A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2023</w:t>
      </w:r>
    </w:p>
    <w:sectPr w:rsidR="00093AAC" w:rsidRPr="00093A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8745" w14:textId="77777777" w:rsidR="00093AAC" w:rsidRDefault="00093AAC" w:rsidP="009139A6">
      <w:r>
        <w:separator/>
      </w:r>
    </w:p>
  </w:endnote>
  <w:endnote w:type="continuationSeparator" w:id="0">
    <w:p w14:paraId="57974C82" w14:textId="77777777" w:rsidR="00093AAC" w:rsidRDefault="00093A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D5A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FE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7F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F7240" w14:textId="77777777" w:rsidR="00093AAC" w:rsidRDefault="00093AAC" w:rsidP="009139A6">
      <w:r>
        <w:separator/>
      </w:r>
    </w:p>
  </w:footnote>
  <w:footnote w:type="continuationSeparator" w:id="0">
    <w:p w14:paraId="3B9D8C9E" w14:textId="77777777" w:rsidR="00093AAC" w:rsidRDefault="00093A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DD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30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3B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AAC"/>
    <w:rsid w:val="000666E0"/>
    <w:rsid w:val="00093AA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E222D"/>
  <w15:chartTrackingRefBased/>
  <w15:docId w15:val="{EEC29513-EC15-4C65-92D7-C2F92C3F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2023-10-23T19:29:00Z</dcterms:created>
  <dcterms:modified xsi:type="dcterms:W3CDTF">2023-10-23T19:31:00Z</dcterms:modified>
</cp:coreProperties>
</file>